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7A37" w14:textId="77777777" w:rsidR="0006762F" w:rsidRPr="0006762F" w:rsidRDefault="0006762F" w:rsidP="0006762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06762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6E07C1A" w14:textId="77777777" w:rsidR="0006762F" w:rsidRPr="0006762F" w:rsidRDefault="0006762F" w:rsidP="0006762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6762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D05E669" w14:textId="77777777" w:rsidR="0006762F" w:rsidRPr="0006762F" w:rsidRDefault="0006762F" w:rsidP="0006762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6762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6651274" w14:textId="77777777" w:rsidR="0006762F" w:rsidRPr="0006762F" w:rsidRDefault="0006762F" w:rsidP="0006762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06762F">
        <w:rPr>
          <w:rFonts w:ascii="Corbel" w:hAnsi="Corbel"/>
          <w:i/>
          <w:sz w:val="20"/>
          <w:szCs w:val="20"/>
          <w:lang w:eastAsia="ar-SA"/>
        </w:rPr>
        <w:t>(skrajne daty</w:t>
      </w:r>
      <w:r w:rsidRPr="0006762F">
        <w:rPr>
          <w:rFonts w:ascii="Corbel" w:hAnsi="Corbel"/>
          <w:sz w:val="20"/>
          <w:szCs w:val="20"/>
          <w:lang w:eastAsia="ar-SA"/>
        </w:rPr>
        <w:t>)</w:t>
      </w:r>
    </w:p>
    <w:p w14:paraId="6E81AA7A" w14:textId="77777777" w:rsidR="0006762F" w:rsidRPr="0006762F" w:rsidRDefault="0006762F" w:rsidP="0006762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6762F">
        <w:rPr>
          <w:rFonts w:ascii="Corbel" w:hAnsi="Corbel"/>
          <w:sz w:val="20"/>
          <w:szCs w:val="20"/>
          <w:lang w:eastAsia="ar-SA"/>
        </w:rPr>
        <w:t>Rok akademicki 2024/2025</w:t>
      </w:r>
    </w:p>
    <w:bookmarkEnd w:id="0"/>
    <w:p w14:paraId="41837708" w14:textId="77777777" w:rsidR="0006762F" w:rsidRDefault="0006762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08C36C" w14:textId="18DF1709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53A10E3E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3A10E3E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53A10E3E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53A10E3E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08664AF0" w:rsidR="0085747A" w:rsidRPr="009C54AE" w:rsidRDefault="009273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369">
              <w:rPr>
                <w:rFonts w:ascii="Corbel" w:hAnsi="Corbel"/>
                <w:b w:val="0"/>
                <w:sz w:val="24"/>
                <w:szCs w:val="24"/>
              </w:rPr>
              <w:t>A2SO31</w:t>
            </w:r>
          </w:p>
        </w:tc>
      </w:tr>
      <w:tr w:rsidR="0085747A" w:rsidRPr="009C54AE" w14:paraId="0790B09A" w14:textId="77777777" w:rsidTr="53A10E3E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3599AA6F" w:rsidR="0085747A" w:rsidRPr="009C54AE" w:rsidRDefault="0010717D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A10E3E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59A6972A" w14:textId="77777777" w:rsidTr="53A10E3E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1D3BF112" w:rsidR="0085747A" w:rsidRPr="009C54AE" w:rsidRDefault="0010717D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A10E3E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53A10E3E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53A10E3E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53A10E3E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53A10E3E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6B0E3C6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78EBDB6" w14:textId="77777777" w:rsidTr="53A10E3E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22053463" w:rsidR="0085747A" w:rsidRPr="009C54AE" w:rsidRDefault="000F54C1" w:rsidP="53A10E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A10E3E">
              <w:rPr>
                <w:rFonts w:ascii="Corbel" w:hAnsi="Corbel"/>
                <w:b w:val="0"/>
                <w:sz w:val="24"/>
                <w:szCs w:val="24"/>
              </w:rPr>
              <w:t xml:space="preserve">I / II  </w:t>
            </w:r>
          </w:p>
        </w:tc>
      </w:tr>
      <w:tr w:rsidR="0085747A" w:rsidRPr="009C54AE" w14:paraId="27795A27" w14:textId="77777777" w:rsidTr="53A10E3E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53A10E3E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53A10E3E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3D7D73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53A10E3E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85"/>
        <w:gridCol w:w="765"/>
        <w:gridCol w:w="945"/>
        <w:gridCol w:w="720"/>
        <w:gridCol w:w="810"/>
        <w:gridCol w:w="646"/>
        <w:gridCol w:w="948"/>
        <w:gridCol w:w="1189"/>
        <w:gridCol w:w="1505"/>
      </w:tblGrid>
      <w:tr w:rsidR="00015B8F" w:rsidRPr="009C54AE" w14:paraId="23EC50A3" w14:textId="77777777" w:rsidTr="53A10E3E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53A10E3E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AF3B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</w:t>
      </w:r>
    </w:p>
    <w:p w14:paraId="11344423" w14:textId="77777777" w:rsidR="003208F5" w:rsidRDefault="003208F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3A10E3E">
        <w:rPr>
          <w:rFonts w:ascii="Corbel" w:hAnsi="Corbel"/>
        </w:rPr>
        <w:t xml:space="preserve">2.Wymagania wstępne </w:t>
      </w:r>
    </w:p>
    <w:p w14:paraId="2D99B5F8" w14:textId="0236193F" w:rsidR="53A10E3E" w:rsidRDefault="53A10E3E" w:rsidP="53A10E3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55240211" w:rsidR="0085747A" w:rsidRPr="00C05F44" w:rsidRDefault="0006762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7FDFFDD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44D7B4D9" w14:textId="364D88C5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14:paraId="2241C239" w14:textId="3498DCA3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05AF636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518687BE" w14:textId="5CA445F0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311264E8" w14:textId="3564B03F" w:rsidR="0085747A" w:rsidRPr="009C54AE" w:rsidRDefault="00473E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0450CB8A" w:rsidR="0085747A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6545EFCF" w14:textId="3E3F1569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5AB3435" w14:textId="3FDE1125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 prac pisemnych, prezentacji multimedialnych oraz ustnych wystąpień w języku polskim w zakresie dziedzin i 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 z wykorzystaniem poglądów doktryny, źródeł prawa oraz orzecznictwa sądowego i administracyjnego, a także</w:t>
            </w:r>
          </w:p>
          <w:p w14:paraId="1E999C2A" w14:textId="63FE982A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0608B6A7" w14:textId="2B33C15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3FEA8CA3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Posługuje się językiem obcym w zakresie dziedzin i dyscyplin naukowych wykładanych w ramach kierunku Administracja zgodne z wymaganiami określonymi dla poziomu B2+ Europejskiego Systemu Opisu Kształcenia Językowego oraz w wyższym stopniu w zakresie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specjalistycznej terminologii;</w:t>
            </w:r>
          </w:p>
        </w:tc>
        <w:tc>
          <w:tcPr>
            <w:tcW w:w="1865" w:type="dxa"/>
          </w:tcPr>
          <w:p w14:paraId="1E157979" w14:textId="56860B83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2824AC32" w:rsidR="0010717D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14:paraId="2327EAE5" w14:textId="03ABA7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1E40CB73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</w:p>
          <w:p w14:paraId="379CC31D" w14:textId="36C9C7BB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13F600FC" w14:textId="3BEFA0D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580B59E9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Ma świadomość doniosłości zachowania się w sposób profesjonalny i etyczny, identyfikuje i rozwiązuje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</w:tcPr>
          <w:p w14:paraId="1E713ADF" w14:textId="70AF9E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53A10E3E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53A10E3E">
        <w:tc>
          <w:tcPr>
            <w:tcW w:w="9639" w:type="dxa"/>
          </w:tcPr>
          <w:p w14:paraId="2B45E03F" w14:textId="3BA8A528" w:rsidR="0085747A" w:rsidRPr="009C54AE" w:rsidRDefault="461FAB2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3A10E3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70CE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53A10E3E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53A10E3E">
        <w:tc>
          <w:tcPr>
            <w:tcW w:w="9639" w:type="dxa"/>
          </w:tcPr>
          <w:p w14:paraId="2D846BDB" w14:textId="4648C7AE" w:rsidR="0085747A" w:rsidRPr="009C54AE" w:rsidRDefault="41416E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A10E3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28FD9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53A10E3E">
        <w:rPr>
          <w:rFonts w:ascii="Corbel" w:hAnsi="Corbel"/>
          <w:b w:val="0"/>
          <w:smallCaps w:val="0"/>
        </w:rPr>
        <w:t>obserwowanie czynności, przebiegu procesów w instytucjach i urzędach, przygotowywanie projektów dokumentów, dyskusja, analiza przypadków (rozwiązywanie kazusów)</w:t>
      </w:r>
    </w:p>
    <w:p w14:paraId="09FF1D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53A10E3E">
        <w:tc>
          <w:tcPr>
            <w:tcW w:w="1985" w:type="dxa"/>
          </w:tcPr>
          <w:p w14:paraId="3498600B" w14:textId="7E5DE2B0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53A10E3E">
              <w:rPr>
                <w:b w:val="0"/>
                <w:smallCaps w:val="0"/>
                <w:sz w:val="22"/>
              </w:rPr>
              <w:t>Symbol efektu</w:t>
            </w:r>
            <w:r w:rsidR="4C86418E" w:rsidRPr="53A10E3E">
              <w:rPr>
                <w:b w:val="0"/>
                <w:smallCaps w:val="0"/>
                <w:sz w:val="22"/>
              </w:rPr>
              <w:t xml:space="preserve"> uczenia się 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2E2A1147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53A10E3E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6C3D4BEF" w:rsidRPr="53A10E3E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62D82BC4" w14:textId="131CE0A3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53A10E3E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20A7DFAA" w:rsidR="00D12878" w:rsidRPr="00D12878" w:rsidRDefault="00D12878" w:rsidP="53A10E3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53A10E3E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53A10E3E">
              <w:rPr>
                <w:b w:val="0"/>
                <w:smallCaps w:val="0"/>
                <w:sz w:val="22"/>
              </w:rPr>
              <w:t>ćw</w:t>
            </w:r>
            <w:proofErr w:type="spellEnd"/>
            <w:r w:rsidRPr="53A10E3E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53A10E3E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53A10E3E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53A10E3E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53A10E3E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53A10E3E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53A10E3E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53A10E3E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53A10E3E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049CD45C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927369">
              <w:rPr>
                <w:rFonts w:ascii="Corbel" w:eastAsia="Times New Roman" w:hAnsi="Corbel"/>
                <w:color w:val="000000"/>
                <w:lang w:eastAsia="pl-PL"/>
              </w:rPr>
              <w:t>Dydaktycznej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 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61051D71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564B6CE8" w:rsidR="00C61DC5" w:rsidRPr="009C54AE" w:rsidRDefault="00A35C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269DE729" w:rsidR="00C61DC5" w:rsidRPr="009C54AE" w:rsidRDefault="00A35C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6316397C" w:rsidR="0085747A" w:rsidRPr="009C54AE" w:rsidRDefault="00A35C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7A8D01EC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53A10E3E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6B5880D6" w:rsidR="0085747A" w:rsidRPr="009C54AE" w:rsidRDefault="18E913E7" w:rsidP="53A10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3A10E3E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</w:p>
        </w:tc>
      </w:tr>
      <w:tr w:rsidR="0085747A" w:rsidRPr="009C54AE" w14:paraId="12B2A425" w14:textId="77777777" w:rsidTr="53A10E3E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0DB19B0F" w:rsidR="0085747A" w:rsidRPr="009C54AE" w:rsidRDefault="5F7B6622" w:rsidP="53A10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A10E3E">
              <w:rPr>
                <w:rFonts w:ascii="Corbel" w:hAnsi="Corbel"/>
                <w:b w:val="0"/>
                <w:smallCaps w:val="0"/>
              </w:rPr>
              <w:t>Zgodnie z regulaminem praktyk dla kierunku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3C15" w14:paraId="67C91F1F" w14:textId="77777777" w:rsidTr="53A10E3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73B7" w14:textId="77777777" w:rsidR="00853C15" w:rsidRDefault="4F2F4D7E" w:rsidP="53A10E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3A10E3E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F5B52CE" w14:textId="056D127D" w:rsidR="53A10E3E" w:rsidRDefault="53A10E3E" w:rsidP="53A10E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83F19AF" w14:textId="77777777" w:rsidR="00853C15" w:rsidRDefault="00853C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  <w:tr w:rsidR="00853C15" w14:paraId="3314FC87" w14:textId="77777777" w:rsidTr="53A10E3E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CC38" w14:textId="77777777" w:rsidR="00853C15" w:rsidRDefault="4F2F4D7E" w:rsidP="53A10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A10E3E">
              <w:rPr>
                <w:rFonts w:ascii="Corbel" w:hAnsi="Corbel"/>
                <w:bCs/>
                <w:smallCaps w:val="0"/>
              </w:rPr>
              <w:t>Literatura uzupełniająca:</w:t>
            </w:r>
            <w:r w:rsidRPr="53A10E3E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355DCF14" w14:textId="27525B3A" w:rsidR="53A10E3E" w:rsidRDefault="53A10E3E" w:rsidP="53A10E3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4963FA9" w14:textId="77777777" w:rsidR="00853C15" w:rsidRDefault="00853C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</w:tbl>
    <w:p w14:paraId="6C95FD39" w14:textId="77777777" w:rsidR="0085747A" w:rsidRPr="009C54AE" w:rsidRDefault="0085747A" w:rsidP="00853C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07C2" w14:textId="77777777" w:rsidR="00C80803" w:rsidRDefault="00C80803" w:rsidP="00C16ABF">
      <w:pPr>
        <w:spacing w:after="0" w:line="240" w:lineRule="auto"/>
      </w:pPr>
      <w:r>
        <w:separator/>
      </w:r>
    </w:p>
  </w:endnote>
  <w:endnote w:type="continuationSeparator" w:id="0">
    <w:p w14:paraId="20DBA645" w14:textId="77777777" w:rsidR="00C80803" w:rsidRDefault="00C808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A5BC3" w14:textId="77777777" w:rsidR="00C80803" w:rsidRDefault="00C80803" w:rsidP="00C16ABF">
      <w:pPr>
        <w:spacing w:after="0" w:line="240" w:lineRule="auto"/>
      </w:pPr>
      <w:r>
        <w:separator/>
      </w:r>
    </w:p>
  </w:footnote>
  <w:footnote w:type="continuationSeparator" w:id="0">
    <w:p w14:paraId="49031282" w14:textId="77777777" w:rsidR="00C80803" w:rsidRDefault="00C80803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B3"/>
    <w:rsid w:val="0006762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4C1"/>
    <w:rsid w:val="000F5615"/>
    <w:rsid w:val="0010717D"/>
    <w:rsid w:val="00124BFF"/>
    <w:rsid w:val="0012560E"/>
    <w:rsid w:val="00126D3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4F9"/>
    <w:rsid w:val="001A70D2"/>
    <w:rsid w:val="001D657B"/>
    <w:rsid w:val="001D7B54"/>
    <w:rsid w:val="001E0209"/>
    <w:rsid w:val="001F2CA2"/>
    <w:rsid w:val="002144C0"/>
    <w:rsid w:val="002145EB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D73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ED0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0FC"/>
    <w:rsid w:val="007F4155"/>
    <w:rsid w:val="0081554D"/>
    <w:rsid w:val="0081707E"/>
    <w:rsid w:val="008449B3"/>
    <w:rsid w:val="008524BA"/>
    <w:rsid w:val="00853C15"/>
    <w:rsid w:val="008552A2"/>
    <w:rsid w:val="0085747A"/>
    <w:rsid w:val="008710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36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CC8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1A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803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D9F"/>
    <w:rsid w:val="00EB5716"/>
    <w:rsid w:val="00EC4899"/>
    <w:rsid w:val="00ED03AB"/>
    <w:rsid w:val="00ED24C8"/>
    <w:rsid w:val="00ED32D2"/>
    <w:rsid w:val="00EE32DE"/>
    <w:rsid w:val="00EE5457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DA1F7F"/>
    <w:rsid w:val="18E913E7"/>
    <w:rsid w:val="41416EED"/>
    <w:rsid w:val="461FAB2A"/>
    <w:rsid w:val="4C86418E"/>
    <w:rsid w:val="4F2F4D7E"/>
    <w:rsid w:val="53A10E3E"/>
    <w:rsid w:val="5A889D27"/>
    <w:rsid w:val="5F7B6622"/>
    <w:rsid w:val="6C3D4BEF"/>
    <w:rsid w:val="704CCCAA"/>
    <w:rsid w:val="75D0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98119-B8F3-44A6-B215-9773CA6D2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2023-10-02T07:42:00Z</dcterms:created>
  <dcterms:modified xsi:type="dcterms:W3CDTF">2024-09-03T11:30:00Z</dcterms:modified>
</cp:coreProperties>
</file>